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76B3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A32F9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A32F9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A32F9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A32F97" w:rsidRDefault="00A32F97" w:rsidP="00A32F97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A32F97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32F9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32F97" w:rsidRPr="006E60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32F97" w:rsidRPr="006E60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02 232 4000 ต่อ 2002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A32F97" w:rsidRDefault="002F054A" w:rsidP="00A32F9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32F9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A32F97" w:rsidRPr="006E60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นางสาววราพร ปาสา</w:t>
            </w:r>
          </w:p>
          <w:p w:rsidR="006C7B37" w:rsidRPr="00A32F97" w:rsidRDefault="00A32F97" w:rsidP="00A32F97">
            <w:pPr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     </w:t>
            </w:r>
            <w:r w:rsidRPr="006E60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นางสาวลักษณา ภูศรี 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32F97" w:rsidRPr="006E60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02 232 4000 ต่อ 2002</w:t>
            </w:r>
          </w:p>
          <w:p w:rsidR="006C7B37" w:rsidRPr="006C7B37" w:rsidRDefault="006C7B37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A32F97">
        <w:trPr>
          <w:trHeight w:val="2041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6C7B37" w:rsidRDefault="006C7B37" w:rsidP="00A32F97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A32F97"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A32F97" w:rsidRPr="003E7B4C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A32F97"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32F97" w:rsidRPr="003B7C5A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108FD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3E7B4C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A32F97" w:rsidRPr="003B7C5A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108FD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3E7B4C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32F97" w:rsidRPr="003B7C5A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108FD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3E7B4C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3E7B4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A32F97" w:rsidRPr="003B7C5A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108FD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3E7B4C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A32F97" w:rsidRPr="003B7C5A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108FD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3E7B4C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1A02F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1"/>
              <w:gridCol w:w="1134"/>
              <w:gridCol w:w="1418"/>
              <w:gridCol w:w="1276"/>
              <w:gridCol w:w="1124"/>
            </w:tblGrid>
            <w:tr w:rsidR="002F054A" w:rsidRPr="003B7C5A" w:rsidTr="00F26EE1">
              <w:trPr>
                <w:trHeight w:val="902"/>
                <w:jc w:val="center"/>
              </w:trPr>
              <w:tc>
                <w:tcPr>
                  <w:tcW w:w="4301" w:type="dxa"/>
                  <w:vAlign w:val="center"/>
                </w:tcPr>
                <w:p w:rsidR="002F054A" w:rsidRPr="003B7C5A" w:rsidRDefault="002F054A" w:rsidP="001A02F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1A02F1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1A02F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1A02F1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24" w:type="dxa"/>
                  <w:vAlign w:val="center"/>
                </w:tcPr>
                <w:p w:rsidR="002F054A" w:rsidRPr="003B7C5A" w:rsidRDefault="002F054A" w:rsidP="001A02F1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F26EE1">
              <w:trPr>
                <w:trHeight w:val="856"/>
                <w:jc w:val="center"/>
              </w:trPr>
              <w:tc>
                <w:tcPr>
                  <w:tcW w:w="4301" w:type="dxa"/>
                </w:tcPr>
                <w:p w:rsidR="004032BC" w:rsidRPr="00B26A52" w:rsidRDefault="00A32F97" w:rsidP="001A02F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0864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</w:t>
                  </w:r>
                  <w:r w:rsidRPr="0008640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</w:tc>
              <w:tc>
                <w:tcPr>
                  <w:tcW w:w="1134" w:type="dxa"/>
                </w:tcPr>
                <w:p w:rsidR="004032BC" w:rsidRPr="00AC4F8B" w:rsidRDefault="00A32F97" w:rsidP="001A02F1">
                  <w:pPr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FF621B" w:rsidP="001A02F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46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D656CC" w:rsidP="001A02F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D656CC" w:rsidP="001A02F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1A02F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1A02F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64ABD" w:rsidRPr="00A64ABD" w:rsidRDefault="00A64ABD" w:rsidP="00A64ABD">
            <w:pPr>
              <w:pStyle w:val="ListParagraph"/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64ABD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ดำเนินการกระบวนงานจัดซื้อจัดจ้าง</w:t>
            </w:r>
            <w:r w:rsidR="004C5359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ตามระเบียบพัสดุ และ</w:t>
            </w:r>
            <w:r w:rsidRPr="00A64A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ในระบบ </w:t>
            </w:r>
            <w:r w:rsidRPr="00A64ABD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A64AB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64ABD">
              <w:rPr>
                <w:rFonts w:ascii="TH SarabunPSK" w:hAnsi="TH SarabunPSK" w:cs="TH SarabunPSK"/>
                <w:sz w:val="32"/>
                <w:szCs w:val="32"/>
              </w:rPr>
              <w:t xml:space="preserve">GP </w:t>
            </w:r>
          </w:p>
          <w:p w:rsidR="00A64ABD" w:rsidRPr="00A64ABD" w:rsidRDefault="00A64ABD" w:rsidP="00A64ABD">
            <w:pPr>
              <w:pStyle w:val="ListParagraph"/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64ABD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ดำเนินการกระบวนการทำสัญญา/ใบสั่งซื้อสั่งจ้าง</w:t>
            </w:r>
          </w:p>
          <w:p w:rsidR="00A64ABD" w:rsidRPr="00A64ABD" w:rsidRDefault="00A64ABD" w:rsidP="00A64ABD">
            <w:pPr>
              <w:pStyle w:val="ListParagraph"/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64ABD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ดำเนินการตรวจรับงานตามงวดในสัญญาตามระเบียบพัสดุ</w:t>
            </w:r>
          </w:p>
          <w:p w:rsidR="008552DB" w:rsidRPr="00A64ABD" w:rsidRDefault="00A64ABD" w:rsidP="00A64ABD">
            <w:pPr>
              <w:pStyle w:val="ListParagraph"/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64AB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</w:t>
            </w:r>
            <w:r w:rsidRPr="00A64ABD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เบิกจ่ายเงินตามงวดสัญญา</w:t>
            </w:r>
          </w:p>
          <w:p w:rsidR="000A5220" w:rsidRPr="003E3B41" w:rsidRDefault="00DE25CA" w:rsidP="003E3B41">
            <w:pPr>
              <w:pStyle w:val="ListParagraph"/>
              <w:numPr>
                <w:ilvl w:val="0"/>
                <w:numId w:val="11"/>
              </w:numPr>
              <w:tabs>
                <w:tab w:val="left" w:pos="1051"/>
              </w:tabs>
              <w:ind w:left="0" w:firstLine="7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4ABD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  <w:r w:rsidR="00DA52EE" w:rsidRPr="00A64ABD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="00DA52EE" w:rsidRPr="00A64AB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ได้รับจัดสรร</w:t>
            </w:r>
            <w:r w:rsidRPr="00A64ABD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ตาม พรบ. และอนุมัต</w:t>
            </w:r>
            <w:r w:rsidR="0052002A" w:rsidRPr="00A64ABD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ิ</w:t>
            </w:r>
            <w:r w:rsidRPr="00A64ABD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เงินแล้ว</w:t>
            </w:r>
            <w:r w:rsidR="00DA52EE" w:rsidRPr="00A64AB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ประจำปีงบประมาณ พ.ศ. 256</w:t>
            </w:r>
            <w:r w:rsidRPr="00A64ABD">
              <w:rPr>
                <w:rFonts w:ascii="TH SarabunPSK" w:hAnsi="TH SarabunPSK" w:cs="TH SarabunPSK"/>
                <w:spacing w:val="-4"/>
                <w:sz w:val="32"/>
                <w:szCs w:val="32"/>
              </w:rPr>
              <w:t>2</w:t>
            </w:r>
            <w:r w:rsidR="00DA52EE" w:rsidRPr="00A64AB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จำนวนเงิน </w:t>
            </w:r>
            <w:r w:rsidRPr="00A64ABD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  <w:r w:rsidR="009045AD" w:rsidRPr="00A64ABD">
              <w:rPr>
                <w:rFonts w:ascii="TH SarabunPSK" w:hAnsi="TH SarabunPSK" w:cs="TH SarabunPSK"/>
                <w:spacing w:val="-4"/>
                <w:sz w:val="32"/>
                <w:szCs w:val="32"/>
              </w:rPr>
              <w:t>,</w:t>
            </w:r>
            <w:r w:rsidRPr="00A64ABD">
              <w:rPr>
                <w:rFonts w:ascii="TH SarabunPSK" w:hAnsi="TH SarabunPSK" w:cs="TH SarabunPSK"/>
                <w:spacing w:val="-4"/>
                <w:sz w:val="32"/>
                <w:szCs w:val="32"/>
              </w:rPr>
              <w:t>882</w:t>
            </w:r>
            <w:r w:rsidR="009045AD" w:rsidRPr="00A64ABD">
              <w:rPr>
                <w:rFonts w:ascii="TH SarabunPSK" w:hAnsi="TH SarabunPSK" w:cs="TH SarabunPSK"/>
                <w:spacing w:val="-4"/>
                <w:sz w:val="32"/>
                <w:szCs w:val="32"/>
              </w:rPr>
              <w:t>,</w:t>
            </w:r>
            <w:r w:rsidRPr="00A64ABD">
              <w:rPr>
                <w:rFonts w:ascii="TH SarabunPSK" w:hAnsi="TH SarabunPSK" w:cs="TH SarabunPSK"/>
                <w:spacing w:val="-4"/>
                <w:sz w:val="32"/>
                <w:szCs w:val="32"/>
              </w:rPr>
              <w:t>663</w:t>
            </w:r>
            <w:r w:rsidR="009045AD" w:rsidRPr="00A64ABD">
              <w:rPr>
                <w:rFonts w:ascii="TH SarabunPSK" w:hAnsi="TH SarabunPSK" w:cs="TH SarabunPSK"/>
                <w:spacing w:val="-4"/>
                <w:sz w:val="32"/>
                <w:szCs w:val="32"/>
              </w:rPr>
              <w:t>,</w:t>
            </w:r>
            <w:r w:rsidRPr="00A64ABD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800 </w:t>
            </w:r>
            <w:r w:rsidR="00DA52EE" w:rsidRPr="00A64AB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บาท ผลการเบิกจ่ายในระบบ </w:t>
            </w:r>
            <w:r w:rsidR="00DA52EE" w:rsidRPr="00A64ABD">
              <w:rPr>
                <w:rFonts w:ascii="TH SarabunPSK" w:hAnsi="TH SarabunPSK" w:cs="TH SarabunPSK"/>
                <w:spacing w:val="-4"/>
                <w:sz w:val="32"/>
                <w:szCs w:val="32"/>
              </w:rPr>
              <w:t>GFMIS</w:t>
            </w:r>
            <w:r w:rsidR="009045AD" w:rsidRPr="00A64AB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="0052002A" w:rsidRPr="00A64ABD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ไตรมาส </w:t>
            </w:r>
            <w:r w:rsidR="0052002A" w:rsidRPr="00A64ABD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2 </w:t>
            </w:r>
            <w:r w:rsidR="009045AD" w:rsidRPr="00A64AB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</w:t>
            </w:r>
            <w:r w:rsidR="0052002A" w:rsidRPr="00A64ABD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ตั้งแต่ </w:t>
            </w:r>
            <w:r w:rsidR="0052002A" w:rsidRPr="00A64ABD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 </w:t>
            </w:r>
            <w:r w:rsidR="0052002A" w:rsidRPr="00A64ABD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ตุลาคม </w:t>
            </w:r>
            <w:r w:rsidR="0052002A" w:rsidRPr="00A64ABD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2561 </w:t>
            </w:r>
            <w:r w:rsidR="0052002A" w:rsidRPr="00A64AB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– </w:t>
            </w:r>
            <w:r w:rsidR="0052002A" w:rsidRPr="00A64ABD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31 </w:t>
            </w:r>
            <w:r w:rsidR="0052002A" w:rsidRPr="00A64ABD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มีนาคม </w:t>
            </w:r>
            <w:r w:rsidR="0052002A" w:rsidRPr="00A64ABD">
              <w:rPr>
                <w:rFonts w:ascii="TH SarabunPSK" w:hAnsi="TH SarabunPSK" w:cs="TH SarabunPSK"/>
                <w:spacing w:val="-4"/>
                <w:sz w:val="32"/>
                <w:szCs w:val="32"/>
              </w:rPr>
              <w:t>2562</w:t>
            </w:r>
            <w:r w:rsidR="0052002A" w:rsidRPr="00A64AB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) </w:t>
            </w:r>
            <w:r w:rsidR="00DA52EE" w:rsidRPr="00A64AB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ณ วันที่ </w:t>
            </w:r>
            <w:r w:rsidR="00DA52EE" w:rsidRPr="00A64ABD">
              <w:rPr>
                <w:rFonts w:ascii="TH SarabunPSK" w:hAnsi="TH SarabunPSK" w:cs="TH SarabunPSK"/>
                <w:spacing w:val="-4"/>
                <w:sz w:val="32"/>
                <w:szCs w:val="32"/>
              </w:rPr>
              <w:t>31</w:t>
            </w:r>
            <w:r w:rsidR="00DA52EE" w:rsidRPr="00A64AB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มีนาคม 256</w:t>
            </w:r>
            <w:r w:rsidR="0052002A" w:rsidRPr="00A64ABD">
              <w:rPr>
                <w:rFonts w:ascii="TH SarabunPSK" w:hAnsi="TH SarabunPSK" w:cs="TH SarabunPSK"/>
                <w:spacing w:val="-4"/>
                <w:sz w:val="32"/>
                <w:szCs w:val="32"/>
              </w:rPr>
              <w:t>2</w:t>
            </w:r>
            <w:r w:rsidR="00DA52EE" w:rsidRPr="00A64AB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จำนวนเงิน </w:t>
            </w:r>
            <w:r w:rsidR="00C72ABB" w:rsidRPr="00A64ABD">
              <w:rPr>
                <w:rFonts w:ascii="TH SarabunPSK" w:hAnsi="TH SarabunPSK" w:cs="TH SarabunPSK"/>
                <w:spacing w:val="-4"/>
                <w:sz w:val="32"/>
                <w:szCs w:val="32"/>
              </w:rPr>
              <w:t>159,446,050</w:t>
            </w:r>
            <w:r w:rsidR="00C72ABB" w:rsidRPr="00A64AB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</w:t>
            </w:r>
            <w:r w:rsidR="00C72ABB" w:rsidRPr="00A64ABD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60 </w:t>
            </w:r>
            <w:r w:rsidR="00C72ABB" w:rsidRPr="00A64ABD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บาท</w:t>
            </w:r>
            <w:r w:rsidR="00DA52EE" w:rsidRPr="00A64AB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="00DA52EE" w:rsidRPr="00A64ABD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  <w:r w:rsidR="00C72ABB" w:rsidRPr="00A64A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72ABB" w:rsidRPr="00A64ABD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C72ABB" w:rsidRPr="00A64AB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C72ABB" w:rsidRPr="00A64ABD"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1A02F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DA52EE" w:rsidP="00E46298">
            <w:pPr>
              <w:tabs>
                <w:tab w:val="left" w:pos="1321"/>
              </w:tabs>
              <w:ind w:left="144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- 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Pr="00E46298" w:rsidRDefault="00487609" w:rsidP="001A02F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462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อุปสรรคต่อการทำงาน :</w:t>
            </w:r>
          </w:p>
          <w:p w:rsidR="009E5584" w:rsidRDefault="009E5584" w:rsidP="00B63D8B">
            <w:pPr>
              <w:pStyle w:val="ListParagraph"/>
              <w:numPr>
                <w:ilvl w:val="0"/>
                <w:numId w:val="8"/>
              </w:numPr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4629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การจัดจ้างบำรุงรักษาอุปกรณ์ระบบเครือข่าย และเครือข่ายสัญญาณเคเบิลใยแก้วนำแสงล่าช้ากว่ากำหนด (ตั้งแต่เดือนตุลาคม 2561 – เดือนมีนาคม 2562)</w:t>
            </w:r>
            <w:r w:rsidR="002753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753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และมีการลงนามในสัญญาจ้าง </w:t>
            </w:r>
          </w:p>
          <w:p w:rsidR="00DA23B5" w:rsidRDefault="00DA23B5" w:rsidP="00B63D8B">
            <w:pPr>
              <w:pStyle w:val="ListParagraph"/>
              <w:ind w:left="0"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สัญญาจ้างบำรุงรักษาซ่อมแซมและปรับเปลี่ยนอุปกรณ์และระบบเครือข่าย</w:t>
            </w:r>
            <w:r w:rsidR="0067029C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สารสนเทศเพื่อ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พัฒนาการศึกษา</w:t>
            </w:r>
            <w:r w:rsidR="00F8148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สัญญาเลขที่ สอ. </w:t>
            </w:r>
            <w:r w:rsidR="00F8148D">
              <w:rPr>
                <w:rFonts w:ascii="TH SarabunPSK" w:hAnsi="TH SarabunPSK" w:cs="TH SarabunPSK"/>
                <w:sz w:val="32"/>
                <w:szCs w:val="32"/>
              </w:rPr>
              <w:t>22</w:t>
            </w:r>
            <w:r w:rsidR="00F8148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F8148D">
              <w:rPr>
                <w:rFonts w:ascii="TH SarabunPSK" w:hAnsi="TH SarabunPSK" w:cs="TH SarabunPSK"/>
                <w:sz w:val="32"/>
                <w:szCs w:val="32"/>
              </w:rPr>
              <w:t xml:space="preserve">2562 </w:t>
            </w:r>
            <w:r w:rsidR="00F8148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วันที่ </w:t>
            </w:r>
            <w:r w:rsidR="00F8148D">
              <w:rPr>
                <w:rFonts w:ascii="TH SarabunPSK" w:hAnsi="TH SarabunPSK" w:cs="TH SarabunPSK"/>
                <w:sz w:val="32"/>
                <w:szCs w:val="32"/>
              </w:rPr>
              <w:t xml:space="preserve">14 </w:t>
            </w:r>
            <w:r w:rsidR="00F8148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กุมภาพันธ์ </w:t>
            </w:r>
            <w:r w:rsidR="00F8148D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  <w:p w:rsidR="00275312" w:rsidRPr="00F8148D" w:rsidRDefault="00960441" w:rsidP="00B63D8B">
            <w:pPr>
              <w:pStyle w:val="ListParagraph"/>
              <w:ind w:left="0"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DA23B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E5543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สัญญาจ้างบำรุงรักษาซ่อมแซมแก้ไขและ</w:t>
            </w:r>
            <w:r w:rsidR="0030217A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</w:t>
            </w:r>
            <w:r w:rsidR="002E5543"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 w:rsidR="0030217A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โครงข่ายสายเคเ</w:t>
            </w:r>
            <w:r w:rsidR="00F8148D">
              <w:rPr>
                <w:rFonts w:ascii="TH SarabunPSK" w:hAnsi="TH SarabunPSK" w:cs="TH SarabunPSK" w:hint="cs"/>
                <w:sz w:val="32"/>
                <w:szCs w:val="32"/>
                <w:cs/>
              </w:rPr>
              <w:t>บิ</w:t>
            </w:r>
            <w:r w:rsidR="003021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ลนำแสง สัญญาเลขที่ </w:t>
            </w:r>
            <w:r w:rsidR="0030217A" w:rsidRPr="0067029C">
              <w:rPr>
                <w:rFonts w:ascii="TH SarabunPSK" w:hAnsi="TH SarabunPSK" w:cs="TH SarabunPSK" w:hint="cs"/>
                <w:sz w:val="32"/>
                <w:szCs w:val="32"/>
                <w:cs/>
              </w:rPr>
              <w:t>สอ.</w:t>
            </w:r>
            <w:r w:rsidR="0030217A" w:rsidRPr="0067029C">
              <w:rPr>
                <w:rFonts w:ascii="TH SarabunPSK" w:hAnsi="TH SarabunPSK" w:cs="TH SarabunPSK"/>
                <w:sz w:val="32"/>
                <w:szCs w:val="32"/>
              </w:rPr>
              <w:t>23</w:t>
            </w:r>
            <w:r w:rsidR="0030217A" w:rsidRPr="0067029C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30217A" w:rsidRPr="0067029C">
              <w:rPr>
                <w:rFonts w:ascii="TH SarabunPSK" w:hAnsi="TH SarabunPSK" w:cs="TH SarabunPSK"/>
                <w:sz w:val="32"/>
                <w:szCs w:val="32"/>
              </w:rPr>
              <w:t xml:space="preserve">2562 </w:t>
            </w:r>
            <w:r w:rsidR="0030217A" w:rsidRPr="0067029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วันที่ </w:t>
            </w:r>
            <w:r w:rsidR="00DA23B5" w:rsidRPr="0067029C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="00DA23B5" w:rsidRPr="0067029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 w:rsidR="00DA23B5" w:rsidRPr="0067029C">
              <w:rPr>
                <w:rFonts w:ascii="TH SarabunPSK" w:hAnsi="TH SarabunPSK" w:cs="TH SarabunPSK"/>
                <w:sz w:val="32"/>
                <w:szCs w:val="32"/>
              </w:rPr>
              <w:t>2562</w:t>
            </w:r>
            <w:r w:rsidRPr="00F8148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  <w:p w:rsidR="009E5584" w:rsidRPr="00515247" w:rsidRDefault="009E5584" w:rsidP="00B63D8B">
            <w:pPr>
              <w:pStyle w:val="ListParagraph"/>
              <w:numPr>
                <w:ilvl w:val="0"/>
                <w:numId w:val="8"/>
              </w:numPr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46298">
              <w:rPr>
                <w:rFonts w:ascii="TH SarabunPSK" w:hAnsi="TH SarabunPSK" w:cs="TH SarabunPSK"/>
                <w:sz w:val="32"/>
                <w:szCs w:val="32"/>
                <w:cs/>
              </w:rPr>
              <w:t>ตามข้อสั่งการ</w:t>
            </w:r>
            <w:r w:rsidR="008552DB" w:rsidRPr="00E46298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รัฐ</w:t>
            </w:r>
            <w:r w:rsidRPr="00E46298">
              <w:rPr>
                <w:rFonts w:ascii="TH SarabunPSK" w:hAnsi="TH SarabunPSK" w:cs="TH SarabunPSK"/>
                <w:sz w:val="32"/>
                <w:szCs w:val="32"/>
                <w:cs/>
              </w:rPr>
              <w:t>มนตรีว่าการกระทรวงศึกษาธิการที่มอบหมายให้ สกอ. ดำเนินการบำรุงรักษา</w:t>
            </w:r>
            <w:r w:rsidR="00F8148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เครือข่ายสัญญาณเคเบิลใยแก้วนำแสง </w:t>
            </w:r>
            <w:r w:rsidRPr="00E46298">
              <w:rPr>
                <w:rFonts w:ascii="TH SarabunPSK" w:hAnsi="TH SarabunPSK" w:cs="TH SarabunPSK"/>
                <w:sz w:val="32"/>
                <w:szCs w:val="32"/>
                <w:cs/>
              </w:rPr>
              <w:t>ในส่วนสถาบันอุดมศึกษาและสถาบันการอาชีวศึกษาเท่านั้น</w:t>
            </w:r>
            <w:r w:rsidR="00F8148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8148D" w:rsidRPr="00E46298">
              <w:rPr>
                <w:rFonts w:ascii="TH SarabunPSK" w:hAnsi="TH SarabunPSK" w:cs="TH SarabunPSK"/>
                <w:sz w:val="32"/>
                <w:szCs w:val="32"/>
                <w:cs/>
              </w:rPr>
              <w:t>จำนวนระยะทาง 19,864.38 กิโลเมตร (826 เส้นทาง)</w:t>
            </w:r>
            <w:r w:rsidR="00FD56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8148D">
              <w:rPr>
                <w:rFonts w:ascii="TH SarabunPSK" w:hAnsi="TH SarabunPSK" w:cs="TH SarabunPSK" w:hint="cs"/>
                <w:sz w:val="32"/>
                <w:szCs w:val="32"/>
                <w:cs/>
              </w:rPr>
              <w:t>วงเงิน</w:t>
            </w:r>
            <w:r w:rsidR="00CC5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C5B16">
              <w:rPr>
                <w:rFonts w:ascii="TH SarabunPSK" w:hAnsi="TH SarabunPSK" w:cs="TH SarabunPSK"/>
                <w:sz w:val="32"/>
                <w:szCs w:val="32"/>
              </w:rPr>
              <w:t xml:space="preserve">254,550,000 </w:t>
            </w:r>
            <w:r w:rsidR="00CC5B16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 w:rsidR="009804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D566C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และมอบหมายให้</w:t>
            </w:r>
            <w:r w:rsidR="00FD566C" w:rsidRPr="00E46298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ศึกษาขั้นพื้นฐานและสำนักงานส่งเสริมการศึกษานอกระบบและการศึกษาตามอัธยาศัยเป็นผู้ดำเนินการ</w:t>
            </w:r>
            <w:r w:rsidRPr="00FD566C">
              <w:rPr>
                <w:rFonts w:ascii="TH SarabunPSK" w:hAnsi="TH SarabunPSK" w:cs="TH SarabunPSK"/>
                <w:sz w:val="32"/>
                <w:szCs w:val="32"/>
                <w:cs/>
              </w:rPr>
              <w:t>ระยะทางที่เหลือ 47,304.62 กิโลเมตร</w:t>
            </w:r>
            <w:r w:rsidR="00FD566C" w:rsidRPr="00FD56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E5E3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วงเงิน </w:t>
            </w:r>
            <w:r w:rsidR="000E5E3F">
              <w:rPr>
                <w:rFonts w:ascii="TH SarabunPSK" w:hAnsi="TH SarabunPSK" w:cs="TH SarabunPSK"/>
                <w:sz w:val="32"/>
                <w:szCs w:val="32"/>
              </w:rPr>
              <w:t>304,000,000</w:t>
            </w:r>
            <w:r w:rsidR="000E5E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0E5E3F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="000E5E3F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 w:rsidR="00711153" w:rsidRPr="00515247">
              <w:rPr>
                <w:rFonts w:ascii="TH SarabunPSK" w:hAnsi="TH SarabunPSK" w:cs="TH SarabunPSK" w:hint="cs"/>
                <w:sz w:val="32"/>
                <w:szCs w:val="32"/>
                <w:cs/>
              </w:rPr>
              <w:t>ซึ่งปัจจุบันในส่วนของ สกอ. ดำเนินการสัญญาจ้างบำรุงรักษาซ่อมแซมแก้ไขและปรับเปลี่ยนโครงข่ายสายเคเบิลนำแสง</w:t>
            </w:r>
            <w:r w:rsidR="000E5E3F">
              <w:rPr>
                <w:rFonts w:ascii="TH SarabunPSK" w:hAnsi="TH SarabunPSK" w:cs="TH SarabunPSK" w:hint="cs"/>
                <w:sz w:val="32"/>
                <w:szCs w:val="32"/>
                <w:cs/>
              </w:rPr>
              <w:t>แล้ว</w:t>
            </w:r>
            <w:r w:rsidR="00165186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</w:t>
            </w:r>
            <w:r w:rsidR="00711153" w:rsidRPr="00515247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สัญญาเลขที่ สอ.</w:t>
            </w:r>
            <w:r w:rsidR="00711153" w:rsidRPr="00515247">
              <w:rPr>
                <w:rFonts w:ascii="TH SarabunPSK" w:hAnsi="TH SarabunPSK" w:cs="TH SarabunPSK"/>
                <w:sz w:val="32"/>
                <w:szCs w:val="32"/>
              </w:rPr>
              <w:t>23</w:t>
            </w:r>
            <w:r w:rsidR="00711153" w:rsidRPr="0051524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711153" w:rsidRPr="00515247">
              <w:rPr>
                <w:rFonts w:ascii="TH SarabunPSK" w:hAnsi="TH SarabunPSK" w:cs="TH SarabunPSK"/>
                <w:sz w:val="32"/>
                <w:szCs w:val="32"/>
              </w:rPr>
              <w:t xml:space="preserve">2562 </w:t>
            </w:r>
            <w:r w:rsidR="00711153" w:rsidRPr="00515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วันที่ </w:t>
            </w:r>
            <w:r w:rsidR="00711153" w:rsidRPr="00515247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="00711153" w:rsidRPr="005152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 w:rsidR="00711153" w:rsidRPr="00515247">
              <w:rPr>
                <w:rFonts w:ascii="TH SarabunPSK" w:hAnsi="TH SarabunPSK" w:cs="TH SarabunPSK"/>
                <w:sz w:val="32"/>
                <w:szCs w:val="32"/>
              </w:rPr>
              <w:t xml:space="preserve">2562 </w:t>
            </w:r>
            <w:r w:rsidR="00165186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515247" w:rsidRPr="00515247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ในส่วนของ สพฐ. อยู่ระหว่างการดำเนินการจ้าง</w:t>
            </w:r>
            <w:r w:rsidR="00711153" w:rsidRPr="005152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0A5220" w:rsidRDefault="00F6217B" w:rsidP="00B63D8B">
            <w:pPr>
              <w:pStyle w:val="ListParagraph"/>
              <w:numPr>
                <w:ilvl w:val="0"/>
                <w:numId w:val="8"/>
              </w:numPr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อยู่ระหว่างการเบิกจ่ายเงินสำหรับงานจ้างบริการฐานข้อมูล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สัญญา จำนวนเงิน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39,095,630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(เรื่องจัดส่งไปที่สำนักอำนวยการ สกอ. แล้วตั้งแต่เดือนมีนาคม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F01C6" w:rsidRPr="00B63D8B" w:rsidRDefault="00AA5D58" w:rsidP="00B63D8B">
            <w:pPr>
              <w:pStyle w:val="ListParagraph"/>
              <w:numPr>
                <w:ilvl w:val="0"/>
                <w:numId w:val="8"/>
              </w:numPr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Pr="00AA5D58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การพัฒนาเครือข่ายการศึกษาแห่งชาติ (</w:t>
            </w:r>
            <w:proofErr w:type="spellStart"/>
            <w:r w:rsidRPr="00AA5D58">
              <w:rPr>
                <w:rFonts w:ascii="TH SarabunPSK" w:hAnsi="TH SarabunPSK" w:cs="TH SarabunPSK"/>
                <w:sz w:val="32"/>
                <w:szCs w:val="32"/>
              </w:rPr>
              <w:t>NEdNet</w:t>
            </w:r>
            <w:proofErr w:type="spellEnd"/>
            <w:r w:rsidRPr="00AA5D58">
              <w:rPr>
                <w:rFonts w:ascii="TH SarabunPSK" w:hAnsi="TH SarabunPSK" w:cs="TH SarabunPSK"/>
                <w:sz w:val="32"/>
                <w:szCs w:val="32"/>
                <w:cs/>
              </w:rPr>
              <w:t>) ระยะที่ 1 แขวงทุ่งพญาไท เขตราชเทวี กรุงเทพมหานคร (1 งาน)</w:t>
            </w:r>
            <w:r w:rsidR="00D73F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วงเงิน </w:t>
            </w:r>
            <w:r w:rsidR="00D73F96">
              <w:rPr>
                <w:rFonts w:ascii="TH SarabunPSK" w:hAnsi="TH SarabunPSK" w:cs="TH SarabunPSK"/>
                <w:sz w:val="32"/>
                <w:szCs w:val="32"/>
              </w:rPr>
              <w:t>327,660,000</w:t>
            </w:r>
            <w:r w:rsidR="00D73F9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D73F96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="00D73F96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 w:rsidR="007618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อยู่</w:t>
            </w:r>
            <w:r w:rsidR="00BF01C6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ระหว่างการจัดซื้อจัดจ้าง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Pr="00E46298" w:rsidRDefault="00841369" w:rsidP="001A02F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462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หลักฐานอ้างอิง :</w:t>
            </w:r>
            <w:r w:rsidR="00962371" w:rsidRPr="00E462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2F0A94" w:rsidRPr="00E46298" w:rsidRDefault="00A83337" w:rsidP="00B63D8B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4629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- </w:t>
            </w:r>
            <w:r w:rsidRPr="00E4629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เอกสารการเบิกจ่ายงบประมาณของกลุ่มงานการเงิน งบประมาณและบัญชี  สำนักอำนวยการ </w:t>
            </w:r>
            <w:r w:rsidRPr="00E4629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</w:r>
            <w:r w:rsidRPr="00E46298">
              <w:rPr>
                <w:rFonts w:ascii="TH SarabunPSK" w:hAnsi="TH SarabunPSK" w:cs="TH SarabunPSK"/>
                <w:sz w:val="32"/>
                <w:szCs w:val="32"/>
                <w:cs/>
              </w:rPr>
              <w:t>และกลุ่มติดตามและประเมินผลด้านนโยบายและงบประมาณอุดมศึกษา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D73C0F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756" w:rsidRDefault="009C1756">
      <w:r>
        <w:separator/>
      </w:r>
    </w:p>
  </w:endnote>
  <w:endnote w:type="continuationSeparator" w:id="0">
    <w:p w:rsidR="009C1756" w:rsidRDefault="009C1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756" w:rsidRDefault="009C1756">
      <w:r>
        <w:separator/>
      </w:r>
    </w:p>
  </w:footnote>
  <w:footnote w:type="continuationSeparator" w:id="0">
    <w:p w:rsidR="009C1756" w:rsidRDefault="009C1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2865C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5E7CD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</w:t>
                            </w:r>
                            <w:r w:rsidR="005E7C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งาน</w:t>
                            </w:r>
                            <w:r w:rsidR="005E7CD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2865C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5E7CD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</w:t>
                      </w:r>
                      <w:r w:rsidR="005E7CD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งาน</w:t>
                      </w:r>
                      <w:r w:rsidR="005E7CD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บริหารเทคโนโลยีสารสนเทศเพื่อพัฒนาการศึกษา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C2EF9"/>
    <w:multiLevelType w:val="hybridMultilevel"/>
    <w:tmpl w:val="03D67652"/>
    <w:lvl w:ilvl="0" w:tplc="94DAD60C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49C2696"/>
    <w:multiLevelType w:val="hybridMultilevel"/>
    <w:tmpl w:val="258E10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79765F3"/>
    <w:multiLevelType w:val="hybridMultilevel"/>
    <w:tmpl w:val="17A43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0A81BE9"/>
    <w:multiLevelType w:val="hybridMultilevel"/>
    <w:tmpl w:val="06C40AEC"/>
    <w:lvl w:ilvl="0" w:tplc="0409000F">
      <w:start w:val="1"/>
      <w:numFmt w:val="decimal"/>
      <w:lvlText w:val="%1."/>
      <w:lvlJc w:val="left"/>
      <w:pPr>
        <w:ind w:left="2140" w:hanging="360"/>
      </w:pPr>
    </w:lvl>
    <w:lvl w:ilvl="1" w:tplc="04090019" w:tentative="1">
      <w:start w:val="1"/>
      <w:numFmt w:val="lowerLetter"/>
      <w:lvlText w:val="%2."/>
      <w:lvlJc w:val="left"/>
      <w:pPr>
        <w:ind w:left="2860" w:hanging="360"/>
      </w:pPr>
    </w:lvl>
    <w:lvl w:ilvl="2" w:tplc="0409001B" w:tentative="1">
      <w:start w:val="1"/>
      <w:numFmt w:val="lowerRoman"/>
      <w:lvlText w:val="%3."/>
      <w:lvlJc w:val="right"/>
      <w:pPr>
        <w:ind w:left="3580" w:hanging="180"/>
      </w:pPr>
    </w:lvl>
    <w:lvl w:ilvl="3" w:tplc="0409000F" w:tentative="1">
      <w:start w:val="1"/>
      <w:numFmt w:val="decimal"/>
      <w:lvlText w:val="%4."/>
      <w:lvlJc w:val="left"/>
      <w:pPr>
        <w:ind w:left="4300" w:hanging="360"/>
      </w:pPr>
    </w:lvl>
    <w:lvl w:ilvl="4" w:tplc="04090019" w:tentative="1">
      <w:start w:val="1"/>
      <w:numFmt w:val="lowerLetter"/>
      <w:lvlText w:val="%5."/>
      <w:lvlJc w:val="left"/>
      <w:pPr>
        <w:ind w:left="5020" w:hanging="360"/>
      </w:pPr>
    </w:lvl>
    <w:lvl w:ilvl="5" w:tplc="0409001B" w:tentative="1">
      <w:start w:val="1"/>
      <w:numFmt w:val="lowerRoman"/>
      <w:lvlText w:val="%6."/>
      <w:lvlJc w:val="right"/>
      <w:pPr>
        <w:ind w:left="5740" w:hanging="180"/>
      </w:pPr>
    </w:lvl>
    <w:lvl w:ilvl="6" w:tplc="0409000F" w:tentative="1">
      <w:start w:val="1"/>
      <w:numFmt w:val="decimal"/>
      <w:lvlText w:val="%7."/>
      <w:lvlJc w:val="left"/>
      <w:pPr>
        <w:ind w:left="6460" w:hanging="360"/>
      </w:pPr>
    </w:lvl>
    <w:lvl w:ilvl="7" w:tplc="04090019" w:tentative="1">
      <w:start w:val="1"/>
      <w:numFmt w:val="lowerLetter"/>
      <w:lvlText w:val="%8."/>
      <w:lvlJc w:val="left"/>
      <w:pPr>
        <w:ind w:left="7180" w:hanging="360"/>
      </w:pPr>
    </w:lvl>
    <w:lvl w:ilvl="8" w:tplc="0409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9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7"/>
  </w:num>
  <w:num w:numId="2">
    <w:abstractNumId w:val="5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3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5E3F"/>
    <w:rsid w:val="000E60D4"/>
    <w:rsid w:val="00106E78"/>
    <w:rsid w:val="0012187F"/>
    <w:rsid w:val="00130734"/>
    <w:rsid w:val="00135353"/>
    <w:rsid w:val="001425FB"/>
    <w:rsid w:val="0014637C"/>
    <w:rsid w:val="00154194"/>
    <w:rsid w:val="00161A12"/>
    <w:rsid w:val="00165186"/>
    <w:rsid w:val="00171C03"/>
    <w:rsid w:val="00181324"/>
    <w:rsid w:val="0018175B"/>
    <w:rsid w:val="00185E58"/>
    <w:rsid w:val="001A02F1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75312"/>
    <w:rsid w:val="002847E9"/>
    <w:rsid w:val="002865C4"/>
    <w:rsid w:val="002D07A9"/>
    <w:rsid w:val="002D0F9B"/>
    <w:rsid w:val="002D2958"/>
    <w:rsid w:val="002D67F4"/>
    <w:rsid w:val="002E5543"/>
    <w:rsid w:val="002F054A"/>
    <w:rsid w:val="002F0A94"/>
    <w:rsid w:val="0030217A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3B41"/>
    <w:rsid w:val="003E4227"/>
    <w:rsid w:val="003F0CC5"/>
    <w:rsid w:val="004032BC"/>
    <w:rsid w:val="00405ACE"/>
    <w:rsid w:val="00420AFB"/>
    <w:rsid w:val="00426790"/>
    <w:rsid w:val="004306B6"/>
    <w:rsid w:val="0043284A"/>
    <w:rsid w:val="00436A70"/>
    <w:rsid w:val="00443E73"/>
    <w:rsid w:val="00453A01"/>
    <w:rsid w:val="004572D8"/>
    <w:rsid w:val="00460605"/>
    <w:rsid w:val="004640F2"/>
    <w:rsid w:val="00466391"/>
    <w:rsid w:val="00487609"/>
    <w:rsid w:val="00490606"/>
    <w:rsid w:val="004B1D7E"/>
    <w:rsid w:val="004C3B2B"/>
    <w:rsid w:val="004C5359"/>
    <w:rsid w:val="004C5E52"/>
    <w:rsid w:val="005047DE"/>
    <w:rsid w:val="00515247"/>
    <w:rsid w:val="00515462"/>
    <w:rsid w:val="00516FD7"/>
    <w:rsid w:val="0052002A"/>
    <w:rsid w:val="0053499C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E7CDA"/>
    <w:rsid w:val="0060158F"/>
    <w:rsid w:val="00604A79"/>
    <w:rsid w:val="0061749F"/>
    <w:rsid w:val="00637718"/>
    <w:rsid w:val="00642568"/>
    <w:rsid w:val="0067029C"/>
    <w:rsid w:val="00676B34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1153"/>
    <w:rsid w:val="00712050"/>
    <w:rsid w:val="007131DC"/>
    <w:rsid w:val="007176B6"/>
    <w:rsid w:val="007208CD"/>
    <w:rsid w:val="00726AE7"/>
    <w:rsid w:val="007415B9"/>
    <w:rsid w:val="00757110"/>
    <w:rsid w:val="007605D4"/>
    <w:rsid w:val="00761841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5A74"/>
    <w:rsid w:val="00827CB3"/>
    <w:rsid w:val="008328CD"/>
    <w:rsid w:val="008362BE"/>
    <w:rsid w:val="00841369"/>
    <w:rsid w:val="00841D3C"/>
    <w:rsid w:val="00846868"/>
    <w:rsid w:val="008503D5"/>
    <w:rsid w:val="00854223"/>
    <w:rsid w:val="008552DB"/>
    <w:rsid w:val="00856178"/>
    <w:rsid w:val="00857347"/>
    <w:rsid w:val="00870555"/>
    <w:rsid w:val="0087746A"/>
    <w:rsid w:val="00881A43"/>
    <w:rsid w:val="008A4E84"/>
    <w:rsid w:val="008D27EB"/>
    <w:rsid w:val="008E45ED"/>
    <w:rsid w:val="008E67FD"/>
    <w:rsid w:val="008F2F4D"/>
    <w:rsid w:val="008F4D26"/>
    <w:rsid w:val="008F792A"/>
    <w:rsid w:val="00900054"/>
    <w:rsid w:val="009045AD"/>
    <w:rsid w:val="00910253"/>
    <w:rsid w:val="009332B8"/>
    <w:rsid w:val="009373FD"/>
    <w:rsid w:val="00942BBA"/>
    <w:rsid w:val="00950334"/>
    <w:rsid w:val="00960441"/>
    <w:rsid w:val="00962371"/>
    <w:rsid w:val="00962B83"/>
    <w:rsid w:val="009804B8"/>
    <w:rsid w:val="00991518"/>
    <w:rsid w:val="00994FC2"/>
    <w:rsid w:val="0099556A"/>
    <w:rsid w:val="009B23DE"/>
    <w:rsid w:val="009C12E1"/>
    <w:rsid w:val="009C1756"/>
    <w:rsid w:val="009D37E4"/>
    <w:rsid w:val="009D395D"/>
    <w:rsid w:val="009E5584"/>
    <w:rsid w:val="009F3843"/>
    <w:rsid w:val="00A047E3"/>
    <w:rsid w:val="00A105C2"/>
    <w:rsid w:val="00A13D2C"/>
    <w:rsid w:val="00A147BB"/>
    <w:rsid w:val="00A155E3"/>
    <w:rsid w:val="00A21B19"/>
    <w:rsid w:val="00A303B1"/>
    <w:rsid w:val="00A325E0"/>
    <w:rsid w:val="00A32F97"/>
    <w:rsid w:val="00A33B2A"/>
    <w:rsid w:val="00A40F64"/>
    <w:rsid w:val="00A4208E"/>
    <w:rsid w:val="00A50AE4"/>
    <w:rsid w:val="00A541E6"/>
    <w:rsid w:val="00A560E5"/>
    <w:rsid w:val="00A64ABD"/>
    <w:rsid w:val="00A74F3A"/>
    <w:rsid w:val="00A83337"/>
    <w:rsid w:val="00A86C64"/>
    <w:rsid w:val="00AA5D58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3D8B"/>
    <w:rsid w:val="00B67D46"/>
    <w:rsid w:val="00B76FCB"/>
    <w:rsid w:val="00B834C3"/>
    <w:rsid w:val="00BA1A21"/>
    <w:rsid w:val="00BB2E91"/>
    <w:rsid w:val="00BC0C77"/>
    <w:rsid w:val="00BC4597"/>
    <w:rsid w:val="00BC5E9D"/>
    <w:rsid w:val="00BC746C"/>
    <w:rsid w:val="00BF01C6"/>
    <w:rsid w:val="00C05ABF"/>
    <w:rsid w:val="00C06017"/>
    <w:rsid w:val="00C10BF0"/>
    <w:rsid w:val="00C510CB"/>
    <w:rsid w:val="00C6134E"/>
    <w:rsid w:val="00C6142F"/>
    <w:rsid w:val="00C67D71"/>
    <w:rsid w:val="00C72ABB"/>
    <w:rsid w:val="00CC5B16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656CC"/>
    <w:rsid w:val="00D73C0F"/>
    <w:rsid w:val="00D73F96"/>
    <w:rsid w:val="00D849B7"/>
    <w:rsid w:val="00DA23B5"/>
    <w:rsid w:val="00DA3363"/>
    <w:rsid w:val="00DA52EE"/>
    <w:rsid w:val="00DA5582"/>
    <w:rsid w:val="00DC244A"/>
    <w:rsid w:val="00DE1A2C"/>
    <w:rsid w:val="00DE25CA"/>
    <w:rsid w:val="00DE5095"/>
    <w:rsid w:val="00DE6CC4"/>
    <w:rsid w:val="00DF0979"/>
    <w:rsid w:val="00DF2CE3"/>
    <w:rsid w:val="00DF5A0B"/>
    <w:rsid w:val="00E04588"/>
    <w:rsid w:val="00E13428"/>
    <w:rsid w:val="00E149AC"/>
    <w:rsid w:val="00E17C3B"/>
    <w:rsid w:val="00E36CAD"/>
    <w:rsid w:val="00E379B3"/>
    <w:rsid w:val="00E40020"/>
    <w:rsid w:val="00E46298"/>
    <w:rsid w:val="00E52C4C"/>
    <w:rsid w:val="00E70398"/>
    <w:rsid w:val="00E82031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199C"/>
    <w:rsid w:val="00F24865"/>
    <w:rsid w:val="00F26EE1"/>
    <w:rsid w:val="00F27EE1"/>
    <w:rsid w:val="00F52E7F"/>
    <w:rsid w:val="00F6217B"/>
    <w:rsid w:val="00F73062"/>
    <w:rsid w:val="00F7458E"/>
    <w:rsid w:val="00F77139"/>
    <w:rsid w:val="00F777A5"/>
    <w:rsid w:val="00F800B7"/>
    <w:rsid w:val="00F8148D"/>
    <w:rsid w:val="00FB168E"/>
    <w:rsid w:val="00FB2183"/>
    <w:rsid w:val="00FB79B1"/>
    <w:rsid w:val="00FC1974"/>
    <w:rsid w:val="00FC7650"/>
    <w:rsid w:val="00FD566C"/>
    <w:rsid w:val="00FD5F32"/>
    <w:rsid w:val="00FF621B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36AE3E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EF2D2-B90B-415A-BA54-6A87F37EB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72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44</cp:revision>
  <cp:lastPrinted>2019-04-11T07:20:00Z</cp:lastPrinted>
  <dcterms:created xsi:type="dcterms:W3CDTF">2019-04-04T03:22:00Z</dcterms:created>
  <dcterms:modified xsi:type="dcterms:W3CDTF">2019-06-11T09:17:00Z</dcterms:modified>
</cp:coreProperties>
</file>